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DCC" w:rsidRDefault="00D97DCC" w:rsidP="006B4D49">
      <w:pPr>
        <w:pStyle w:val="a4"/>
        <w:rPr>
          <w:rFonts w:cs="Monotype Koufi" w:hint="cs"/>
          <w:shadow/>
          <w:szCs w:val="32"/>
          <w:rtl/>
          <w:lang w:eastAsia="en-US"/>
        </w:rPr>
      </w:pPr>
    </w:p>
    <w:p w:rsidR="00265AD8" w:rsidRPr="00D97DCC" w:rsidRDefault="00265AD8" w:rsidP="00AE3F5D">
      <w:pPr>
        <w:pStyle w:val="a4"/>
        <w:bidi w:val="0"/>
        <w:rPr>
          <w:rFonts w:cs="Monotype Koufi"/>
          <w:shadow/>
          <w:szCs w:val="32"/>
          <w:rtl/>
          <w:lang w:eastAsia="en-US"/>
        </w:rPr>
      </w:pPr>
      <w:r w:rsidRPr="00D97DCC">
        <w:rPr>
          <w:rFonts w:cs="Monotype Koufi"/>
          <w:shadow/>
          <w:szCs w:val="32"/>
          <w:rtl/>
          <w:lang w:eastAsia="en-US"/>
        </w:rPr>
        <w:t>" اســـتــمــارة يــتــيــم "</w:t>
      </w:r>
    </w:p>
    <w:p w:rsidR="006B4D49" w:rsidRDefault="00056C6E" w:rsidP="006B4D49">
      <w:pPr>
        <w:jc w:val="center"/>
        <w:rPr>
          <w:b/>
          <w:bCs/>
          <w:shadow/>
          <w:sz w:val="40"/>
          <w:szCs w:val="40"/>
          <w:rtl/>
        </w:rPr>
      </w:pPr>
      <w:r w:rsidRPr="00056C6E">
        <w:rPr>
          <w:rFonts w:cs="Monotype Koufi"/>
          <w:b/>
          <w:bCs/>
          <w:shadow/>
          <w:szCs w:val="32"/>
          <w:rtl/>
          <w:lang w:val="ar-SA"/>
        </w:rPr>
        <w:pict>
          <v:rect id="_x0000_s1034" style="position:absolute;left:0;text-align:left;margin-left:-2.5pt;margin-top:10.5pt;width:117pt;height:2in;z-index:251657728">
            <v:textbox>
              <w:txbxContent>
                <w:p w:rsidR="00F777DF" w:rsidRDefault="00F777DF" w:rsidP="00F777DF">
                  <w:pPr>
                    <w:jc w:val="center"/>
                    <w:rPr>
                      <w:rFonts w:cs="Simplified Arabic"/>
                      <w:rtl/>
                    </w:rPr>
                  </w:pPr>
                </w:p>
                <w:p w:rsidR="00F777DF" w:rsidRDefault="00F777DF" w:rsidP="00F777DF">
                  <w:pPr>
                    <w:jc w:val="center"/>
                    <w:rPr>
                      <w:rFonts w:cs="Simplified Arabic"/>
                      <w:rtl/>
                    </w:rPr>
                  </w:pPr>
                </w:p>
                <w:p w:rsidR="00F266CE" w:rsidRDefault="00F266CE" w:rsidP="00F777DF">
                  <w:pPr>
                    <w:jc w:val="center"/>
                    <w:rPr>
                      <w:rFonts w:cs="Simplified Arabic"/>
                      <w:rtl/>
                    </w:rPr>
                  </w:pPr>
                </w:p>
                <w:p w:rsidR="00F777DF" w:rsidRPr="00F777DF" w:rsidRDefault="00F266CE" w:rsidP="00F777DF">
                  <w:pPr>
                    <w:jc w:val="center"/>
                    <w:rPr>
                      <w:rFonts w:cs="Simplified Arabic"/>
                      <w:b/>
                      <w:bCs/>
                      <w:rtl/>
                    </w:rPr>
                  </w:pPr>
                  <w:r>
                    <w:rPr>
                      <w:rFonts w:cs="Simplified Arabic" w:hint="cs"/>
                      <w:b/>
                      <w:bCs/>
                      <w:rtl/>
                    </w:rPr>
                    <w:t xml:space="preserve">4 </w:t>
                  </w:r>
                  <w:r w:rsidR="00F777DF" w:rsidRPr="00F777DF">
                    <w:rPr>
                      <w:rFonts w:cs="Simplified Arabic" w:hint="cs"/>
                      <w:b/>
                      <w:bCs/>
                      <w:rtl/>
                    </w:rPr>
                    <w:t>صور شخصية لليتيم</w:t>
                  </w:r>
                </w:p>
                <w:p w:rsidR="00F777DF" w:rsidRPr="00F777DF" w:rsidRDefault="00F777DF" w:rsidP="00F777DF">
                  <w:pPr>
                    <w:jc w:val="center"/>
                    <w:rPr>
                      <w:rFonts w:cs="Simplified Arabic"/>
                      <w:b/>
                      <w:bCs/>
                    </w:rPr>
                  </w:pPr>
                  <w:r w:rsidRPr="00F777DF">
                    <w:rPr>
                      <w:rFonts w:cs="Simplified Arabic" w:hint="cs"/>
                      <w:b/>
                      <w:bCs/>
                      <w:rtl/>
                    </w:rPr>
                    <w:t>حجم  4  × 6</w:t>
                  </w:r>
                </w:p>
              </w:txbxContent>
            </v:textbox>
          </v:rect>
        </w:pict>
      </w:r>
      <w:r w:rsidR="006B4D49" w:rsidRPr="00D97DCC">
        <w:rPr>
          <w:b/>
          <w:bCs/>
          <w:shadow/>
          <w:sz w:val="40"/>
          <w:szCs w:val="40"/>
        </w:rPr>
        <w:t>Orphan Form</w:t>
      </w:r>
    </w:p>
    <w:p w:rsidR="00D97DCC" w:rsidRPr="00D97DCC" w:rsidRDefault="00D97DCC" w:rsidP="006B4D49">
      <w:pPr>
        <w:jc w:val="center"/>
        <w:rPr>
          <w:b/>
          <w:bCs/>
          <w:shadow/>
          <w:sz w:val="40"/>
          <w:szCs w:val="40"/>
        </w:rPr>
      </w:pPr>
    </w:p>
    <w:p w:rsidR="00B25C1C" w:rsidRPr="00A17ACF" w:rsidRDefault="00B25C1C" w:rsidP="00B25C1C">
      <w:pPr>
        <w:jc w:val="center"/>
        <w:rPr>
          <w:b/>
          <w:bCs/>
        </w:rPr>
      </w:pPr>
    </w:p>
    <w:tbl>
      <w:tblPr>
        <w:tblW w:w="0" w:type="auto"/>
        <w:jc w:val="right"/>
        <w:tblLayout w:type="fixed"/>
        <w:tblLook w:val="0000"/>
      </w:tblPr>
      <w:tblGrid>
        <w:gridCol w:w="2163"/>
        <w:gridCol w:w="1842"/>
        <w:gridCol w:w="1418"/>
        <w:gridCol w:w="247"/>
        <w:gridCol w:w="1843"/>
      </w:tblGrid>
      <w:tr w:rsidR="00265AD8" w:rsidRPr="00A17ACF">
        <w:trPr>
          <w:trHeight w:val="517"/>
          <w:jc w:val="right"/>
        </w:trPr>
        <w:tc>
          <w:tcPr>
            <w:tcW w:w="5670" w:type="dxa"/>
            <w:gridSpan w:val="4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265AD8" w:rsidRPr="00576730" w:rsidRDefault="00E9445E" w:rsidP="009A0337">
            <w:pPr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 xml:space="preserve">أيهم مولى </w:t>
            </w:r>
            <w:r w:rsidR="001D138D">
              <w:rPr>
                <w:rFonts w:cs="Simplified Arabic" w:hint="cs"/>
                <w:sz w:val="28"/>
                <w:szCs w:val="28"/>
                <w:rtl/>
                <w:lang w:eastAsia="en-US"/>
              </w:rPr>
              <w:t xml:space="preserve">ماهر </w:t>
            </w: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 xml:space="preserve">محمد أبو مصطفى </w:t>
            </w:r>
          </w:p>
        </w:tc>
        <w:tc>
          <w:tcPr>
            <w:tcW w:w="184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265AD8" w:rsidRPr="00A17ACF" w:rsidRDefault="00265AD8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اسـم الـيتـيم :</w:t>
            </w:r>
          </w:p>
        </w:tc>
      </w:tr>
      <w:tr w:rsidR="00DA1DC7" w:rsidRPr="00A17ACF">
        <w:trPr>
          <w:jc w:val="right"/>
        </w:trPr>
        <w:tc>
          <w:tcPr>
            <w:tcW w:w="216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6B4D49">
            <w:pPr>
              <w:pStyle w:val="5"/>
              <w:jc w:val="right"/>
              <w:rPr>
                <w:sz w:val="28"/>
                <w:szCs w:val="28"/>
                <w:rtl/>
                <w:lang w:eastAsia="en-US"/>
              </w:rPr>
            </w:pPr>
            <w:r w:rsidRPr="00A17ACF">
              <w:rPr>
                <w:sz w:val="28"/>
                <w:szCs w:val="28"/>
              </w:rPr>
              <w:t>Orphan Name :</w:t>
            </w:r>
          </w:p>
        </w:tc>
        <w:tc>
          <w:tcPr>
            <w:tcW w:w="5350" w:type="dxa"/>
            <w:gridSpan w:val="4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bottom"/>
          </w:tcPr>
          <w:p w:rsidR="00DA1DC7" w:rsidRPr="00AE3F5D" w:rsidRDefault="00E9445E" w:rsidP="003A2552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  <w:r w:rsidRPr="00E9445E">
              <w:rPr>
                <w:rFonts w:cs="Simplified Arabic"/>
                <w:sz w:val="28"/>
                <w:szCs w:val="28"/>
                <w:lang w:eastAsia="en-US"/>
              </w:rPr>
              <w:t xml:space="preserve">Ayham </w:t>
            </w:r>
            <w:r w:rsidRPr="00A67403">
              <w:rPr>
                <w:rFonts w:cs="Simplified Arabic"/>
                <w:sz w:val="28"/>
                <w:szCs w:val="28"/>
                <w:lang w:eastAsia="en-US"/>
              </w:rPr>
              <w:t>Mola</w:t>
            </w:r>
            <w:r w:rsidR="001D138D">
              <w:rPr>
                <w:rFonts w:cs="Simplified Arabic"/>
                <w:sz w:val="28"/>
                <w:szCs w:val="28"/>
                <w:lang w:eastAsia="en-US"/>
              </w:rPr>
              <w:t xml:space="preserve"> Maher</w:t>
            </w:r>
            <w:r w:rsidRPr="00A67403">
              <w:rPr>
                <w:rFonts w:cs="Simplified Arabic"/>
                <w:sz w:val="28"/>
                <w:szCs w:val="28"/>
                <w:lang w:eastAsia="en-US"/>
              </w:rPr>
              <w:t xml:space="preserve"> </w:t>
            </w:r>
            <w:r w:rsidRPr="00E9445E">
              <w:rPr>
                <w:rFonts w:cs="Simplified Arabic"/>
                <w:sz w:val="28"/>
                <w:szCs w:val="28"/>
                <w:lang w:eastAsia="en-US"/>
              </w:rPr>
              <w:t>Mohammed Abu Mustafa</w:t>
            </w:r>
          </w:p>
        </w:tc>
      </w:tr>
      <w:tr w:rsidR="00DA1DC7" w:rsidRPr="00A17ACF">
        <w:trPr>
          <w:jc w:val="right"/>
        </w:trPr>
        <w:tc>
          <w:tcPr>
            <w:tcW w:w="216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Sex :</w:t>
            </w:r>
          </w:p>
        </w:tc>
        <w:tc>
          <w:tcPr>
            <w:tcW w:w="184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723570" w:rsidRPr="00E311A3" w:rsidRDefault="00723570" w:rsidP="00723570">
            <w:pPr>
              <w:jc w:val="right"/>
              <w:rPr>
                <w:rFonts w:cs="Simplified Arabic"/>
                <w:sz w:val="28"/>
                <w:szCs w:val="28"/>
                <w:rtl/>
              </w:rPr>
            </w:pPr>
            <w:r w:rsidRPr="00E311A3">
              <w:rPr>
                <w:rFonts w:cs="Simplified Arabic"/>
                <w:sz w:val="28"/>
                <w:szCs w:val="28"/>
              </w:rPr>
              <w:t>Male</w:t>
            </w:r>
          </w:p>
          <w:p w:rsidR="00DA1DC7" w:rsidRPr="006B4D49" w:rsidRDefault="00DA1DC7" w:rsidP="00421281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DA1DC7" w:rsidRPr="006B4D49" w:rsidRDefault="00AA3347" w:rsidP="002C1F28">
            <w:pPr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ذكر</w:t>
            </w:r>
          </w:p>
        </w:tc>
        <w:tc>
          <w:tcPr>
            <w:tcW w:w="184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الـجـنـس    :</w:t>
            </w:r>
          </w:p>
        </w:tc>
      </w:tr>
      <w:tr w:rsidR="00DA1DC7" w:rsidRPr="00A17ACF">
        <w:trPr>
          <w:jc w:val="right"/>
        </w:trPr>
        <w:tc>
          <w:tcPr>
            <w:tcW w:w="216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D.O.B :</w:t>
            </w:r>
          </w:p>
        </w:tc>
        <w:tc>
          <w:tcPr>
            <w:tcW w:w="3260" w:type="dxa"/>
            <w:gridSpan w:val="2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576730" w:rsidRDefault="00E9445E" w:rsidP="009A0337">
            <w:pPr>
              <w:jc w:val="center"/>
              <w:rPr>
                <w:rFonts w:cs="Simplified Arabic"/>
                <w:sz w:val="28"/>
                <w:szCs w:val="28"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3/8/2008</w:t>
            </w:r>
          </w:p>
        </w:tc>
        <w:tc>
          <w:tcPr>
            <w:tcW w:w="2090" w:type="dxa"/>
            <w:gridSpan w:val="2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18"/>
                <w:szCs w:val="26"/>
                <w:rtl/>
                <w:lang w:eastAsia="en-US"/>
              </w:rPr>
              <w:t>تاريخ الميـلاد      :</w:t>
            </w:r>
          </w:p>
        </w:tc>
      </w:tr>
    </w:tbl>
    <w:p w:rsidR="00265AD8" w:rsidRPr="00A17ACF" w:rsidRDefault="00265AD8" w:rsidP="00265AD8">
      <w:pPr>
        <w:jc w:val="lowKashida"/>
        <w:rPr>
          <w:rFonts w:cs="Simplified Arabic"/>
          <w:b/>
          <w:bCs/>
          <w:rtl/>
          <w:lang w:eastAsia="en-US"/>
        </w:rPr>
      </w:pPr>
    </w:p>
    <w:tbl>
      <w:tblPr>
        <w:tblW w:w="10494" w:type="dxa"/>
        <w:jc w:val="right"/>
        <w:tblInd w:w="-40" w:type="dxa"/>
        <w:tblBorders>
          <w:top w:val="single" w:sz="4" w:space="0" w:color="00FF00"/>
          <w:left w:val="single" w:sz="4" w:space="0" w:color="00FF00"/>
          <w:bottom w:val="single" w:sz="4" w:space="0" w:color="00FF00"/>
          <w:right w:val="single" w:sz="4" w:space="0" w:color="00FF00"/>
          <w:insideH w:val="single" w:sz="4" w:space="0" w:color="00FF00"/>
          <w:insideV w:val="single" w:sz="4" w:space="0" w:color="00FF00"/>
        </w:tblBorders>
        <w:tblLayout w:type="fixed"/>
        <w:tblLook w:val="0000"/>
      </w:tblPr>
      <w:tblGrid>
        <w:gridCol w:w="40"/>
        <w:gridCol w:w="2372"/>
        <w:gridCol w:w="8"/>
        <w:gridCol w:w="132"/>
        <w:gridCol w:w="40"/>
        <w:gridCol w:w="2663"/>
        <w:gridCol w:w="557"/>
        <w:gridCol w:w="40"/>
        <w:gridCol w:w="962"/>
        <w:gridCol w:w="1588"/>
        <w:gridCol w:w="77"/>
        <w:gridCol w:w="132"/>
        <w:gridCol w:w="40"/>
        <w:gridCol w:w="1671"/>
        <w:gridCol w:w="132"/>
        <w:gridCol w:w="40"/>
      </w:tblGrid>
      <w:tr w:rsidR="00DA1DC7" w:rsidRPr="00A17ACF">
        <w:trPr>
          <w:gridBefore w:val="3"/>
          <w:gridAfter w:val="2"/>
          <w:wBefore w:w="2420" w:type="dxa"/>
          <w:wAfter w:w="172" w:type="dxa"/>
          <w:cantSplit/>
          <w:jc w:val="right"/>
        </w:trPr>
        <w:tc>
          <w:tcPr>
            <w:tcW w:w="2835" w:type="dxa"/>
            <w:gridSpan w:val="3"/>
            <w:vAlign w:val="center"/>
          </w:tcPr>
          <w:p w:rsidR="00DA1DC7" w:rsidRPr="00A17ACF" w:rsidRDefault="00DA1DC7" w:rsidP="00A17ACF">
            <w:pPr>
              <w:pStyle w:val="a3"/>
              <w:tabs>
                <w:tab w:val="clear" w:pos="4153"/>
                <w:tab w:val="clear" w:pos="8306"/>
              </w:tabs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Place of Birth  :</w:t>
            </w:r>
          </w:p>
        </w:tc>
        <w:tc>
          <w:tcPr>
            <w:tcW w:w="1559" w:type="dxa"/>
            <w:gridSpan w:val="3"/>
            <w:vAlign w:val="center"/>
          </w:tcPr>
          <w:p w:rsidR="00DA1DC7" w:rsidRPr="00EA3100" w:rsidRDefault="00E9445E" w:rsidP="00B431D3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  <w:r w:rsidRPr="00E9445E">
              <w:rPr>
                <w:rFonts w:cs="Simplified Arabic"/>
                <w:sz w:val="28"/>
                <w:szCs w:val="28"/>
                <w:lang w:eastAsia="en-US"/>
              </w:rPr>
              <w:t>Khan Younis</w:t>
            </w:r>
            <w:r w:rsidRPr="00EA3100">
              <w:rPr>
                <w:rFonts w:cs="Simplified Arabic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665" w:type="dxa"/>
            <w:gridSpan w:val="2"/>
            <w:vAlign w:val="center"/>
          </w:tcPr>
          <w:p w:rsidR="00DA1DC7" w:rsidRPr="00EA3100" w:rsidRDefault="00E9445E" w:rsidP="00B431D3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 w:rsidRPr="00E9445E">
              <w:rPr>
                <w:rFonts w:cs="Simplified Arabic"/>
                <w:sz w:val="24"/>
                <w:szCs w:val="24"/>
                <w:rtl/>
                <w:lang w:eastAsia="en-US"/>
              </w:rPr>
              <w:t>خان يونس</w:t>
            </w:r>
          </w:p>
        </w:tc>
        <w:tc>
          <w:tcPr>
            <w:tcW w:w="1843" w:type="dxa"/>
            <w:gridSpan w:val="3"/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مكان الميلاد :</w:t>
            </w:r>
          </w:p>
        </w:tc>
      </w:tr>
      <w:tr w:rsidR="00C078BF" w:rsidRPr="00A17ACF">
        <w:trPr>
          <w:gridBefore w:val="1"/>
          <w:wBefore w:w="40" w:type="dxa"/>
          <w:cantSplit/>
          <w:jc w:val="right"/>
        </w:trPr>
        <w:tc>
          <w:tcPr>
            <w:tcW w:w="2372" w:type="dxa"/>
            <w:vAlign w:val="center"/>
          </w:tcPr>
          <w:p w:rsidR="00C078BF" w:rsidRPr="00A17ACF" w:rsidRDefault="00C078BF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Mother Name :</w:t>
            </w:r>
          </w:p>
        </w:tc>
        <w:tc>
          <w:tcPr>
            <w:tcW w:w="3440" w:type="dxa"/>
            <w:gridSpan w:val="6"/>
            <w:vAlign w:val="bottom"/>
          </w:tcPr>
          <w:p w:rsidR="00C078BF" w:rsidRPr="00B62405" w:rsidRDefault="00E9445E" w:rsidP="00723570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  <w:r w:rsidRPr="00E9445E">
              <w:rPr>
                <w:rFonts w:cs="Simplified Arabic"/>
                <w:sz w:val="28"/>
                <w:szCs w:val="28"/>
                <w:lang w:eastAsia="en-US"/>
              </w:rPr>
              <w:t>Taghreed Ali Abu Mustafa</w:t>
            </w:r>
          </w:p>
        </w:tc>
        <w:tc>
          <w:tcPr>
            <w:tcW w:w="2799" w:type="dxa"/>
            <w:gridSpan w:val="5"/>
            <w:vAlign w:val="center"/>
          </w:tcPr>
          <w:p w:rsidR="00C078BF" w:rsidRPr="00576730" w:rsidRDefault="00E9445E" w:rsidP="00E9445E">
            <w:pPr>
              <w:jc w:val="lowKashida"/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تغريد علي أبو مصطفى</w:t>
            </w:r>
          </w:p>
        </w:tc>
        <w:tc>
          <w:tcPr>
            <w:tcW w:w="1843" w:type="dxa"/>
            <w:gridSpan w:val="3"/>
            <w:vAlign w:val="center"/>
          </w:tcPr>
          <w:p w:rsidR="00C078BF" w:rsidRPr="00A17ACF" w:rsidRDefault="00C078BF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اسـم الأم   :</w:t>
            </w:r>
          </w:p>
        </w:tc>
      </w:tr>
      <w:tr w:rsidR="00A17A5C" w:rsidRPr="00A17ACF">
        <w:trPr>
          <w:gridBefore w:val="1"/>
          <w:wBefore w:w="40" w:type="dxa"/>
          <w:cantSplit/>
          <w:jc w:val="right"/>
        </w:trPr>
        <w:tc>
          <w:tcPr>
            <w:tcW w:w="2372" w:type="dxa"/>
            <w:vAlign w:val="center"/>
          </w:tcPr>
          <w:p w:rsidR="00A17A5C" w:rsidRPr="00A17ACF" w:rsidRDefault="00754C50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Mother </w:t>
            </w:r>
            <w:r w:rsidR="00A17ACF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Statvs :</w:t>
            </w:r>
          </w:p>
        </w:tc>
        <w:tc>
          <w:tcPr>
            <w:tcW w:w="3440" w:type="dxa"/>
            <w:gridSpan w:val="6"/>
            <w:vAlign w:val="center"/>
          </w:tcPr>
          <w:p w:rsidR="00723570" w:rsidRPr="00E311A3" w:rsidRDefault="00723570" w:rsidP="00723570">
            <w:pPr>
              <w:jc w:val="right"/>
              <w:rPr>
                <w:rFonts w:cs="Simplified Arabic"/>
                <w:sz w:val="28"/>
                <w:szCs w:val="28"/>
                <w:rtl/>
              </w:rPr>
            </w:pPr>
            <w:r w:rsidRPr="00E311A3">
              <w:rPr>
                <w:rFonts w:cs="Simplified Arabic"/>
                <w:sz w:val="28"/>
                <w:szCs w:val="28"/>
              </w:rPr>
              <w:t>widow</w:t>
            </w:r>
          </w:p>
          <w:p w:rsidR="00A17A5C" w:rsidRPr="00A17ACF" w:rsidRDefault="00A17A5C" w:rsidP="006B4D49">
            <w:pPr>
              <w:pStyle w:val="6"/>
              <w:jc w:val="right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799" w:type="dxa"/>
            <w:gridSpan w:val="5"/>
            <w:vAlign w:val="center"/>
          </w:tcPr>
          <w:p w:rsidR="00A17A5C" w:rsidRPr="000E2339" w:rsidRDefault="00080D3A" w:rsidP="00983957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ارملة</w:t>
            </w:r>
          </w:p>
        </w:tc>
        <w:tc>
          <w:tcPr>
            <w:tcW w:w="1843" w:type="dxa"/>
            <w:gridSpan w:val="3"/>
            <w:vAlign w:val="center"/>
          </w:tcPr>
          <w:p w:rsidR="00A17A5C" w:rsidRPr="00A17ACF" w:rsidRDefault="00A17A5C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حالة الأم : </w:t>
            </w:r>
          </w:p>
        </w:tc>
      </w:tr>
      <w:tr w:rsidR="00877FD3" w:rsidRPr="00A17ACF">
        <w:trPr>
          <w:gridBefore w:val="1"/>
          <w:wBefore w:w="40" w:type="dxa"/>
          <w:cantSplit/>
          <w:jc w:val="right"/>
        </w:trPr>
        <w:tc>
          <w:tcPr>
            <w:tcW w:w="2552" w:type="dxa"/>
            <w:gridSpan w:val="4"/>
            <w:vAlign w:val="center"/>
          </w:tcPr>
          <w:p w:rsidR="00877FD3" w:rsidRPr="00A17ACF" w:rsidRDefault="007A7F6C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Guardiance Name</w:t>
            </w:r>
            <w:r w:rsidR="00877FD3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3260" w:type="dxa"/>
            <w:gridSpan w:val="3"/>
            <w:vAlign w:val="bottom"/>
          </w:tcPr>
          <w:p w:rsidR="00877FD3" w:rsidRPr="00E9445E" w:rsidRDefault="00E9445E" w:rsidP="00877FD3">
            <w:pPr>
              <w:jc w:val="right"/>
              <w:rPr>
                <w:rFonts w:cs="Simplified Arabic"/>
                <w:sz w:val="28"/>
                <w:szCs w:val="28"/>
                <w:rtl/>
                <w:lang w:eastAsia="en-US"/>
              </w:rPr>
            </w:pPr>
            <w:r w:rsidRPr="00E9445E">
              <w:rPr>
                <w:rFonts w:cs="Simplified Arabic"/>
                <w:sz w:val="28"/>
                <w:szCs w:val="28"/>
                <w:lang w:eastAsia="en-US"/>
              </w:rPr>
              <w:t>Taghreed Ali Abu Mustafa</w:t>
            </w:r>
          </w:p>
        </w:tc>
        <w:tc>
          <w:tcPr>
            <w:tcW w:w="2799" w:type="dxa"/>
            <w:gridSpan w:val="5"/>
            <w:vAlign w:val="center"/>
          </w:tcPr>
          <w:p w:rsidR="00877FD3" w:rsidRPr="00DB56FB" w:rsidRDefault="00E9445E" w:rsidP="00877FD3">
            <w:pPr>
              <w:jc w:val="lowKashida"/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تغريد علي أبو مصطفى</w:t>
            </w:r>
          </w:p>
        </w:tc>
        <w:tc>
          <w:tcPr>
            <w:tcW w:w="1843" w:type="dxa"/>
            <w:gridSpan w:val="3"/>
            <w:vAlign w:val="center"/>
          </w:tcPr>
          <w:p w:rsidR="00877FD3" w:rsidRPr="00A17ACF" w:rsidRDefault="00877FD3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>اسم ولي الأمر</w:t>
            </w:r>
          </w:p>
        </w:tc>
      </w:tr>
      <w:tr w:rsidR="00DA1DC7" w:rsidRPr="00A17ACF">
        <w:trPr>
          <w:gridAfter w:val="1"/>
          <w:wAfter w:w="40" w:type="dxa"/>
          <w:cantSplit/>
          <w:jc w:val="right"/>
        </w:trPr>
        <w:tc>
          <w:tcPr>
            <w:tcW w:w="2552" w:type="dxa"/>
            <w:gridSpan w:val="4"/>
            <w:vAlign w:val="center"/>
          </w:tcPr>
          <w:p w:rsidR="00DA1DC7" w:rsidRPr="00A17ACF" w:rsidRDefault="00DA1DC7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Orphan Address :</w:t>
            </w:r>
          </w:p>
        </w:tc>
        <w:tc>
          <w:tcPr>
            <w:tcW w:w="3260" w:type="dxa"/>
            <w:gridSpan w:val="3"/>
            <w:vAlign w:val="center"/>
          </w:tcPr>
          <w:p w:rsidR="00DA1DC7" w:rsidRPr="00EA3100" w:rsidRDefault="00E9445E" w:rsidP="007A7F6C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  <w:r w:rsidRPr="00E9445E">
              <w:rPr>
                <w:rFonts w:cs="Simplified Arabic"/>
                <w:sz w:val="28"/>
                <w:szCs w:val="28"/>
                <w:lang w:eastAsia="en-US"/>
              </w:rPr>
              <w:t>Khan Younis</w:t>
            </w:r>
          </w:p>
        </w:tc>
        <w:tc>
          <w:tcPr>
            <w:tcW w:w="2799" w:type="dxa"/>
            <w:gridSpan w:val="5"/>
            <w:vAlign w:val="center"/>
          </w:tcPr>
          <w:p w:rsidR="00DA1DC7" w:rsidRPr="00EA3100" w:rsidRDefault="00E9445E" w:rsidP="00B431D3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 w:rsidRPr="00E9445E">
              <w:rPr>
                <w:rFonts w:cs="Simplified Arabic"/>
                <w:sz w:val="24"/>
                <w:szCs w:val="24"/>
                <w:rtl/>
                <w:lang w:eastAsia="en-US"/>
              </w:rPr>
              <w:t>خان يونس</w:t>
            </w:r>
          </w:p>
        </w:tc>
        <w:tc>
          <w:tcPr>
            <w:tcW w:w="1843" w:type="dxa"/>
            <w:gridSpan w:val="3"/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عـنوان اليتيم  :</w:t>
            </w:r>
          </w:p>
        </w:tc>
      </w:tr>
      <w:tr w:rsidR="00B25C1C" w:rsidRPr="00A17ACF">
        <w:trPr>
          <w:gridBefore w:val="1"/>
          <w:wBefore w:w="40" w:type="dxa"/>
          <w:cantSplit/>
          <w:jc w:val="right"/>
        </w:trPr>
        <w:tc>
          <w:tcPr>
            <w:tcW w:w="2552" w:type="dxa"/>
            <w:gridSpan w:val="4"/>
            <w:vAlign w:val="center"/>
          </w:tcPr>
          <w:p w:rsidR="00B25C1C" w:rsidRPr="00A17ACF" w:rsidRDefault="00754C50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Family Individuals No</w:t>
            </w:r>
            <w:r w:rsidR="00A17ACF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 :</w:t>
            </w:r>
          </w:p>
        </w:tc>
        <w:tc>
          <w:tcPr>
            <w:tcW w:w="5810" w:type="dxa"/>
            <w:gridSpan w:val="5"/>
            <w:vAlign w:val="center"/>
          </w:tcPr>
          <w:p w:rsidR="00B25C1C" w:rsidRPr="00EA3100" w:rsidRDefault="00E9445E" w:rsidP="00DB56FB">
            <w:pPr>
              <w:jc w:val="center"/>
              <w:rPr>
                <w:rFonts w:cs="Simplified Arabic"/>
                <w:sz w:val="28"/>
                <w:szCs w:val="28"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4</w:t>
            </w:r>
          </w:p>
        </w:tc>
        <w:tc>
          <w:tcPr>
            <w:tcW w:w="2092" w:type="dxa"/>
            <w:gridSpan w:val="6"/>
            <w:vAlign w:val="center"/>
          </w:tcPr>
          <w:p w:rsidR="00B25C1C" w:rsidRPr="00A17ACF" w:rsidRDefault="00B25C1C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عدد أفراد الأسرة : </w:t>
            </w:r>
          </w:p>
        </w:tc>
      </w:tr>
    </w:tbl>
    <w:p w:rsidR="00265AD8" w:rsidRPr="00A17ACF" w:rsidRDefault="00265AD8" w:rsidP="00A17A5C">
      <w:pPr>
        <w:pStyle w:val="3"/>
        <w:rPr>
          <w:rtl/>
          <w:lang w:eastAsia="en-US"/>
        </w:rPr>
      </w:pPr>
    </w:p>
    <w:p w:rsidR="00265AD8" w:rsidRPr="00F777DF" w:rsidRDefault="00265AD8" w:rsidP="00265AD8">
      <w:pPr>
        <w:pStyle w:val="1"/>
        <w:rPr>
          <w:sz w:val="24"/>
          <w:szCs w:val="32"/>
          <w:rtl/>
        </w:rPr>
      </w:pPr>
      <w:r w:rsidRPr="00F777DF">
        <w:rPr>
          <w:sz w:val="24"/>
          <w:szCs w:val="32"/>
          <w:rtl/>
        </w:rPr>
        <w:t>الوضع الصحي والدراسي</w:t>
      </w:r>
    </w:p>
    <w:p w:rsidR="004B142B" w:rsidRPr="00F777DF" w:rsidRDefault="004B142B" w:rsidP="004B142B">
      <w:pPr>
        <w:jc w:val="center"/>
        <w:rPr>
          <w:b/>
          <w:bCs/>
          <w:sz w:val="24"/>
          <w:szCs w:val="24"/>
          <w:rtl/>
        </w:rPr>
      </w:pPr>
      <w:r w:rsidRPr="00F777DF">
        <w:rPr>
          <w:rFonts w:cs="Simplified Arabic"/>
          <w:b/>
          <w:bCs/>
          <w:sz w:val="28"/>
          <w:szCs w:val="28"/>
        </w:rPr>
        <w:t>The Orphan’s  Health Situation / Education Status</w:t>
      </w:r>
    </w:p>
    <w:p w:rsidR="00A17A5C" w:rsidRPr="00A17ACF" w:rsidRDefault="00A17A5C" w:rsidP="004B142B">
      <w:pPr>
        <w:jc w:val="center"/>
        <w:rPr>
          <w:b/>
          <w:bCs/>
          <w:rtl/>
        </w:rPr>
      </w:pPr>
    </w:p>
    <w:tbl>
      <w:tblPr>
        <w:tblW w:w="10454" w:type="dxa"/>
        <w:jc w:val="right"/>
        <w:tblInd w:w="-351" w:type="dxa"/>
        <w:tblLayout w:type="fixed"/>
        <w:tblLook w:val="0000"/>
      </w:tblPr>
      <w:tblGrid>
        <w:gridCol w:w="2977"/>
        <w:gridCol w:w="2669"/>
        <w:gridCol w:w="2576"/>
        <w:gridCol w:w="2232"/>
      </w:tblGrid>
      <w:tr w:rsidR="00A17A5C" w:rsidRPr="00A17ACF">
        <w:trPr>
          <w:jc w:val="right"/>
        </w:trPr>
        <w:tc>
          <w:tcPr>
            <w:tcW w:w="2977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A17ACF" w:rsidRDefault="00754C50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Health Status</w:t>
            </w:r>
            <w:r w:rsidR="00A17ACF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 :</w:t>
            </w:r>
          </w:p>
        </w:tc>
        <w:tc>
          <w:tcPr>
            <w:tcW w:w="2669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A17ACF" w:rsidRDefault="00723570" w:rsidP="00723570">
            <w:pPr>
              <w:jc w:val="right"/>
              <w:rPr>
                <w:rFonts w:cs="Simplified Arabic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>Good</w:t>
            </w:r>
          </w:p>
        </w:tc>
        <w:tc>
          <w:tcPr>
            <w:tcW w:w="2576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0E2339" w:rsidRDefault="00080D3A" w:rsidP="00983957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جيدة</w:t>
            </w:r>
          </w:p>
        </w:tc>
        <w:tc>
          <w:tcPr>
            <w:tcW w:w="223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A17ACF" w:rsidRDefault="004B142B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الحالة الصحية </w:t>
            </w:r>
            <w:r w:rsidR="00A17A5C"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 xml:space="preserve"> :</w:t>
            </w:r>
          </w:p>
        </w:tc>
      </w:tr>
      <w:tr w:rsidR="00265AD8" w:rsidRPr="00A17ACF">
        <w:trPr>
          <w:cantSplit/>
          <w:jc w:val="right"/>
        </w:trPr>
        <w:tc>
          <w:tcPr>
            <w:tcW w:w="10454" w:type="dxa"/>
            <w:gridSpan w:val="4"/>
            <w:tcBorders>
              <w:top w:val="single" w:sz="4" w:space="0" w:color="00FF00"/>
              <w:bottom w:val="single" w:sz="4" w:space="0" w:color="00FF00"/>
            </w:tcBorders>
            <w:vAlign w:val="center"/>
          </w:tcPr>
          <w:p w:rsidR="00265AD8" w:rsidRPr="00A17ACF" w:rsidRDefault="00265AD8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</w:p>
        </w:tc>
      </w:tr>
      <w:tr w:rsidR="003A2552" w:rsidRPr="00A17ACF">
        <w:trPr>
          <w:cantSplit/>
          <w:jc w:val="right"/>
        </w:trPr>
        <w:tc>
          <w:tcPr>
            <w:tcW w:w="2977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The Education Phase : </w:t>
            </w:r>
          </w:p>
        </w:tc>
        <w:tc>
          <w:tcPr>
            <w:tcW w:w="2669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3A2552" w:rsidRPr="0009098A" w:rsidRDefault="00E9445E" w:rsidP="008C7383">
            <w:pPr>
              <w:jc w:val="right"/>
              <w:rPr>
                <w:rFonts w:cs="Simplified Arabic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>Third Grade</w:t>
            </w:r>
          </w:p>
        </w:tc>
        <w:tc>
          <w:tcPr>
            <w:tcW w:w="2576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3A2552" w:rsidRPr="006B4D49" w:rsidRDefault="00E9445E" w:rsidP="00902444">
            <w:pPr>
              <w:jc w:val="lowKashida"/>
              <w:rPr>
                <w:rFonts w:cs="Simplified Arabic"/>
                <w:sz w:val="26"/>
                <w:szCs w:val="26"/>
                <w:rtl/>
                <w:lang w:eastAsia="en-US"/>
              </w:rPr>
            </w:pPr>
            <w:bookmarkStart w:id="0" w:name="_GoBack"/>
            <w:bookmarkEnd w:id="0"/>
            <w:r>
              <w:rPr>
                <w:rFonts w:cs="Simplified Arabic" w:hint="cs"/>
                <w:sz w:val="26"/>
                <w:szCs w:val="26"/>
                <w:rtl/>
                <w:lang w:eastAsia="en-US"/>
              </w:rPr>
              <w:t>ثالث ابتدائي</w:t>
            </w:r>
          </w:p>
        </w:tc>
        <w:tc>
          <w:tcPr>
            <w:tcW w:w="223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المرحلة الدراسية :</w:t>
            </w:r>
          </w:p>
        </w:tc>
      </w:tr>
      <w:tr w:rsidR="003A2552" w:rsidRPr="00A17ACF">
        <w:trPr>
          <w:cantSplit/>
          <w:jc w:val="right"/>
        </w:trPr>
        <w:tc>
          <w:tcPr>
            <w:tcW w:w="2977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The Education Level :</w:t>
            </w:r>
          </w:p>
        </w:tc>
        <w:tc>
          <w:tcPr>
            <w:tcW w:w="2669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7A7F6C" w:rsidRDefault="00723570" w:rsidP="00877FD3">
            <w:pPr>
              <w:jc w:val="right"/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>Good</w:t>
            </w:r>
          </w:p>
        </w:tc>
        <w:tc>
          <w:tcPr>
            <w:tcW w:w="2576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0E2339" w:rsidRDefault="00723570" w:rsidP="00877FD3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جيد</w:t>
            </w:r>
          </w:p>
        </w:tc>
        <w:tc>
          <w:tcPr>
            <w:tcW w:w="223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المستوى الدراسي : </w:t>
            </w:r>
          </w:p>
        </w:tc>
      </w:tr>
    </w:tbl>
    <w:p w:rsidR="00265AD8" w:rsidRPr="00A17ACF" w:rsidRDefault="00265AD8" w:rsidP="00265AD8">
      <w:pPr>
        <w:rPr>
          <w:rFonts w:cs="Simplified Arabic"/>
          <w:b/>
          <w:bCs/>
          <w:rtl/>
          <w:lang w:eastAsia="en-US"/>
        </w:rPr>
      </w:pPr>
    </w:p>
    <w:p w:rsidR="00A766FC" w:rsidRPr="00A17ACF" w:rsidRDefault="00A766FC" w:rsidP="006B4D49">
      <w:pPr>
        <w:rPr>
          <w:b/>
          <w:bCs/>
        </w:rPr>
      </w:pPr>
    </w:p>
    <w:sectPr w:rsidR="00A766FC" w:rsidRPr="00A17ACF" w:rsidSect="006B4D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6" w:h="16838"/>
      <w:pgMar w:top="2722" w:right="851" w:bottom="284" w:left="851" w:header="720" w:footer="720" w:gutter="0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035E" w:rsidRDefault="0041035E">
      <w:r>
        <w:separator/>
      </w:r>
    </w:p>
  </w:endnote>
  <w:endnote w:type="continuationSeparator" w:id="1">
    <w:p w:rsidR="0041035E" w:rsidRDefault="004103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56C6E">
    <w:pPr>
      <w:pStyle w:val="a7"/>
    </w:pPr>
    <w:r>
      <w:rPr>
        <w:lang w:eastAsia="en-US"/>
      </w:rPr>
      <w:pict>
        <v:line id="_x0000_s2054" style="position:absolute;left:0;text-align:left;z-index:251660288" from="-15.7pt,-.4pt" to="515.3pt,-.4pt" strokeweight="3pt">
          <v:stroke linestyle="thinThin"/>
          <w10:wrap anchorx="page"/>
        </v:line>
      </w:pict>
    </w:r>
    <w:r>
      <w:rPr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left:0;text-align:left;margin-left:-15.7pt;margin-top:-.4pt;width:279pt;height:36pt;z-index:251659264" filled="f" stroked="f">
          <v:textbox style="mso-next-textbox:#_x0000_s2053">
            <w:txbxContent>
              <w:p w:rsidR="00062124" w:rsidRDefault="00062124" w:rsidP="00062124">
                <w:pPr>
                  <w:jc w:val="right"/>
                  <w:rPr>
                    <w:sz w:val="18"/>
                  </w:rPr>
                </w:pPr>
                <w:r>
                  <w:rPr>
                    <w:sz w:val="18"/>
                  </w:rPr>
                  <w:t>Gaza-Al Rimal-Al Naser Area- Near Marj AAZohor Mosque</w:t>
                </w:r>
              </w:p>
              <w:p w:rsidR="00062124" w:rsidRDefault="00062124" w:rsidP="00062124">
                <w:pPr>
                  <w:jc w:val="right"/>
                  <w:rPr>
                    <w:sz w:val="18"/>
                  </w:rPr>
                </w:pPr>
                <w:r>
                  <w:rPr>
                    <w:sz w:val="18"/>
                  </w:rPr>
                  <w:t>Tel :+972-8-2852388/2873079 Fax : +972-8-2870020 P.O.Box : 59</w:t>
                </w:r>
              </w:p>
            </w:txbxContent>
          </v:textbox>
          <w10:wrap anchorx="page"/>
        </v:shape>
      </w:pict>
    </w:r>
    <w:r>
      <w:rPr>
        <w:lang w:eastAsia="en-US"/>
      </w:rPr>
      <w:pict>
        <v:shape id="_x0000_s2052" type="#_x0000_t202" style="position:absolute;left:0;text-align:left;margin-left:245.3pt;margin-top:-6pt;width:279pt;height:36pt;z-index:251658240" filled="f" stroked="f">
          <v:textbox style="mso-next-textbox:#_x0000_s2052">
            <w:txbxContent>
              <w:p w:rsidR="00062124" w:rsidRDefault="00062124" w:rsidP="00062124">
                <w:pPr>
                  <w:jc w:val="lowKashida"/>
                  <w:rPr>
                    <w:rFonts w:cs="Simplified Arabic"/>
                    <w:sz w:val="18"/>
                    <w:rtl/>
                  </w:rPr>
                </w:pPr>
                <w:r>
                  <w:rPr>
                    <w:rFonts w:cs="Simplified Arabic" w:hint="cs"/>
                    <w:sz w:val="18"/>
                    <w:rtl/>
                  </w:rPr>
                  <w:t xml:space="preserve">غزة الرمال </w:t>
                </w:r>
                <w:r>
                  <w:rPr>
                    <w:rFonts w:cs="Simplified Arabic"/>
                    <w:sz w:val="18"/>
                    <w:rtl/>
                  </w:rPr>
                  <w:t>–</w:t>
                </w:r>
                <w:r>
                  <w:rPr>
                    <w:rFonts w:cs="Simplified Arabic" w:hint="cs"/>
                    <w:sz w:val="18"/>
                    <w:rtl/>
                  </w:rPr>
                  <w:t>حي الرمال-بجوار مسجد مرج الزهور</w:t>
                </w:r>
              </w:p>
              <w:p w:rsidR="00062124" w:rsidRDefault="00062124" w:rsidP="00062124">
                <w:pPr>
                  <w:jc w:val="lowKashida"/>
                  <w:rPr>
                    <w:sz w:val="18"/>
                    <w:rtl/>
                  </w:rPr>
                </w:pPr>
                <w:r>
                  <w:rPr>
                    <w:rFonts w:cs="Simplified Arabic" w:hint="cs"/>
                    <w:sz w:val="18"/>
                    <w:rtl/>
                  </w:rPr>
                  <w:t>هاتف 2873079/2852388-8-972+ فاكس 2870020-8-972+ ص.ب59</w:t>
                </w:r>
              </w:p>
            </w:txbxContent>
          </v:textbox>
          <w10:wrap anchorx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035E" w:rsidRDefault="0041035E">
      <w:r>
        <w:separator/>
      </w:r>
    </w:p>
  </w:footnote>
  <w:footnote w:type="continuationSeparator" w:id="1">
    <w:p w:rsidR="0041035E" w:rsidRDefault="004103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3A2552" w:rsidP="00062124">
    <w:pPr>
      <w:pStyle w:val="a3"/>
      <w:jc w:val="center"/>
      <w:rPr>
        <w:rFonts w:cs="Arabic Transparent"/>
        <w:b/>
        <w:bCs/>
        <w:sz w:val="32"/>
        <w:szCs w:val="34"/>
        <w:rtl/>
      </w:rPr>
    </w:pPr>
    <w:r>
      <w:rPr>
        <w:rFonts w:cs="Arabic Transparent" w:hint="cs"/>
        <w:b/>
        <w:bCs/>
        <w:noProof/>
        <w:sz w:val="32"/>
        <w:szCs w:val="34"/>
        <w:rtl/>
        <w:lang w:eastAsia="en-US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2825750</wp:posOffset>
          </wp:positionH>
          <wp:positionV relativeFrom="paragraph">
            <wp:posOffset>-231140</wp:posOffset>
          </wp:positionV>
          <wp:extent cx="1017905" cy="376555"/>
          <wp:effectExtent l="19050" t="0" r="0" b="0"/>
          <wp:wrapNone/>
          <wp:docPr id="3" name="صورة 3" descr="ABES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ABES1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7905" cy="3765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cs="Arabic Transparent" w:hint="cs"/>
        <w:b/>
        <w:bCs/>
        <w:noProof/>
        <w:sz w:val="32"/>
        <w:szCs w:val="34"/>
        <w:rtl/>
        <w:lang w:eastAsia="en-US"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2940050</wp:posOffset>
          </wp:positionH>
          <wp:positionV relativeFrom="paragraph">
            <wp:posOffset>111760</wp:posOffset>
          </wp:positionV>
          <wp:extent cx="800100" cy="1257300"/>
          <wp:effectExtent l="19050" t="0" r="0" b="0"/>
          <wp:wrapNone/>
          <wp:docPr id="2" name="صورة 2" descr="الجمعية جدي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الجمعية جديد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r="7149"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1257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062124" w:rsidRDefault="00062124" w:rsidP="00062124">
    <w:pPr>
      <w:pStyle w:val="a3"/>
      <w:jc w:val="center"/>
      <w:rPr>
        <w:rFonts w:cs="Arabic Transparent"/>
        <w:b/>
        <w:bCs/>
        <w:sz w:val="40"/>
        <w:szCs w:val="40"/>
        <w:rtl/>
      </w:rPr>
    </w:pPr>
    <w:r>
      <w:rPr>
        <w:rFonts w:cs="Arabic Transparent" w:hint="cs"/>
        <w:b/>
        <w:bCs/>
        <w:sz w:val="32"/>
        <w:szCs w:val="34"/>
        <w:rtl/>
      </w:rPr>
      <w:t xml:space="preserve">جمعية مبرة الرحمة للأطفال </w:t>
    </w:r>
    <w:r>
      <w:rPr>
        <w:rFonts w:cs="Arabic Transparent"/>
        <w:b/>
        <w:bCs/>
        <w:sz w:val="22"/>
        <w:szCs w:val="22"/>
      </w:rPr>
      <w:t xml:space="preserve">TheMercy ASSOCIATION For Children </w:t>
    </w:r>
  </w:p>
  <w:p w:rsidR="00062124" w:rsidRDefault="00062124" w:rsidP="00062124">
    <w:pPr>
      <w:pStyle w:val="a3"/>
      <w:jc w:val="center"/>
      <w:rPr>
        <w:rFonts w:cs="Arabic Transparent"/>
        <w:szCs w:val="22"/>
        <w:rtl/>
      </w:rPr>
    </w:pPr>
    <w:r>
      <w:rPr>
        <w:rFonts w:cs="Arabic Transparent" w:hint="cs"/>
        <w:sz w:val="34"/>
        <w:szCs w:val="32"/>
        <w:rtl/>
      </w:rPr>
      <w:t xml:space="preserve">     غزة الـرمال </w:t>
    </w:r>
    <w:r>
      <w:rPr>
        <w:rFonts w:cs="Arabic Transparent"/>
        <w:sz w:val="34"/>
        <w:szCs w:val="32"/>
        <w:rtl/>
      </w:rPr>
      <w:t>–</w:t>
    </w:r>
    <w:r>
      <w:rPr>
        <w:rFonts w:cs="Arabic Transparent" w:hint="cs"/>
        <w:sz w:val="34"/>
        <w:szCs w:val="32"/>
        <w:rtl/>
      </w:rPr>
      <w:t xml:space="preserve"> حي النصر                                </w:t>
    </w:r>
    <w:r>
      <w:rPr>
        <w:rFonts w:cs="Arabic Transparent"/>
        <w:szCs w:val="22"/>
      </w:rPr>
      <w:t xml:space="preserve">Gaza Al Rimal-Al Naser Area                 </w:t>
    </w:r>
  </w:p>
  <w:p w:rsidR="00062124" w:rsidRDefault="00056C6E" w:rsidP="00062124">
    <w:pPr>
      <w:pStyle w:val="a3"/>
      <w:tabs>
        <w:tab w:val="clear" w:pos="4153"/>
        <w:tab w:val="clear" w:pos="8306"/>
        <w:tab w:val="left" w:pos="5737"/>
      </w:tabs>
    </w:pPr>
    <w:r>
      <w:rPr>
        <w:noProof/>
      </w:rPr>
      <w:pict>
        <v:line id="_x0000_s2049" style="position:absolute;left:0;text-align:left;flip:y;z-index:251655168" from="-9pt,18.65pt" to="486pt,18.9pt" strokeweight="3pt">
          <v:stroke linestyle="thinThin"/>
          <w10:wrap anchorx="page"/>
        </v:line>
      </w:pict>
    </w:r>
    <w:r w:rsidR="00062124">
      <w:rPr>
        <w:rtl/>
      </w:rPr>
      <w:tab/>
    </w:r>
  </w:p>
  <w:p w:rsidR="00062124" w:rsidRDefault="00062124" w:rsidP="00062124">
    <w:pPr>
      <w:pStyle w:val="a3"/>
    </w:pPr>
  </w:p>
  <w:p w:rsidR="00062124" w:rsidRDefault="00062124" w:rsidP="00062124">
    <w:pPr>
      <w:pStyle w:val="a3"/>
    </w:pPr>
  </w:p>
  <w:p w:rsidR="00062124" w:rsidRDefault="00062124" w:rsidP="00062124">
    <w:pPr>
      <w:pStyle w:val="a3"/>
    </w:pPr>
  </w:p>
  <w:p w:rsidR="00062124" w:rsidRDefault="00062124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8"/>
    <o:shapelayout v:ext="edit">
      <o:idmap v:ext="edit" data="2"/>
    </o:shapelayout>
  </w:hdrShapeDefaults>
  <w:footnotePr>
    <w:footnote w:id="0"/>
    <w:footnote w:id="1"/>
  </w:footnotePr>
  <w:endnotePr>
    <w:numFmt w:val="lowerLetter"/>
    <w:endnote w:id="0"/>
    <w:endnote w:id="1"/>
  </w:endnotePr>
  <w:compat/>
  <w:rsids>
    <w:rsidRoot w:val="00B74343"/>
    <w:rsid w:val="0003131B"/>
    <w:rsid w:val="000371BC"/>
    <w:rsid w:val="00047C80"/>
    <w:rsid w:val="00056C6E"/>
    <w:rsid w:val="0006199B"/>
    <w:rsid w:val="00062124"/>
    <w:rsid w:val="00077B32"/>
    <w:rsid w:val="00080D3A"/>
    <w:rsid w:val="0009098A"/>
    <w:rsid w:val="00093764"/>
    <w:rsid w:val="000A1952"/>
    <w:rsid w:val="000C1493"/>
    <w:rsid w:val="000E2339"/>
    <w:rsid w:val="000E7DE3"/>
    <w:rsid w:val="000F5093"/>
    <w:rsid w:val="00103274"/>
    <w:rsid w:val="001A0E77"/>
    <w:rsid w:val="001A4B0F"/>
    <w:rsid w:val="001A7DEE"/>
    <w:rsid w:val="001B3D42"/>
    <w:rsid w:val="001C2958"/>
    <w:rsid w:val="001C3C0C"/>
    <w:rsid w:val="001D138D"/>
    <w:rsid w:val="001D4668"/>
    <w:rsid w:val="001D5F5D"/>
    <w:rsid w:val="001F09BC"/>
    <w:rsid w:val="00215B00"/>
    <w:rsid w:val="00216D96"/>
    <w:rsid w:val="0023161B"/>
    <w:rsid w:val="00250EC2"/>
    <w:rsid w:val="0025106B"/>
    <w:rsid w:val="002511A5"/>
    <w:rsid w:val="00263F26"/>
    <w:rsid w:val="00265AD8"/>
    <w:rsid w:val="00285680"/>
    <w:rsid w:val="002874CB"/>
    <w:rsid w:val="00291E8A"/>
    <w:rsid w:val="002A0099"/>
    <w:rsid w:val="002C1F28"/>
    <w:rsid w:val="0030540B"/>
    <w:rsid w:val="0032665B"/>
    <w:rsid w:val="00340050"/>
    <w:rsid w:val="00341286"/>
    <w:rsid w:val="00352871"/>
    <w:rsid w:val="00377029"/>
    <w:rsid w:val="00377050"/>
    <w:rsid w:val="00381D84"/>
    <w:rsid w:val="003831B3"/>
    <w:rsid w:val="003A2552"/>
    <w:rsid w:val="003E564E"/>
    <w:rsid w:val="003E7761"/>
    <w:rsid w:val="0041035E"/>
    <w:rsid w:val="0041379C"/>
    <w:rsid w:val="00420806"/>
    <w:rsid w:val="00421281"/>
    <w:rsid w:val="00433256"/>
    <w:rsid w:val="00440E67"/>
    <w:rsid w:val="004636E5"/>
    <w:rsid w:val="00464EFF"/>
    <w:rsid w:val="004939DD"/>
    <w:rsid w:val="004B142B"/>
    <w:rsid w:val="004B2C02"/>
    <w:rsid w:val="004C3508"/>
    <w:rsid w:val="004D163D"/>
    <w:rsid w:val="004D427B"/>
    <w:rsid w:val="004F23AD"/>
    <w:rsid w:val="005102C0"/>
    <w:rsid w:val="005129D5"/>
    <w:rsid w:val="00513CAF"/>
    <w:rsid w:val="0052352D"/>
    <w:rsid w:val="00576730"/>
    <w:rsid w:val="00576CB7"/>
    <w:rsid w:val="00581807"/>
    <w:rsid w:val="00582003"/>
    <w:rsid w:val="005D3FCF"/>
    <w:rsid w:val="005E2036"/>
    <w:rsid w:val="005E4509"/>
    <w:rsid w:val="005F69DD"/>
    <w:rsid w:val="00614D44"/>
    <w:rsid w:val="006358CE"/>
    <w:rsid w:val="0064031D"/>
    <w:rsid w:val="00655B43"/>
    <w:rsid w:val="00657A08"/>
    <w:rsid w:val="006A792F"/>
    <w:rsid w:val="006B4D49"/>
    <w:rsid w:val="006C34D8"/>
    <w:rsid w:val="006D693B"/>
    <w:rsid w:val="006F41E4"/>
    <w:rsid w:val="00702957"/>
    <w:rsid w:val="00715421"/>
    <w:rsid w:val="00723570"/>
    <w:rsid w:val="00750DC0"/>
    <w:rsid w:val="00754C50"/>
    <w:rsid w:val="007607F2"/>
    <w:rsid w:val="007619E5"/>
    <w:rsid w:val="00764C92"/>
    <w:rsid w:val="007A36D4"/>
    <w:rsid w:val="007A7F6C"/>
    <w:rsid w:val="007C46C5"/>
    <w:rsid w:val="007E0107"/>
    <w:rsid w:val="007E4FD1"/>
    <w:rsid w:val="007E70AB"/>
    <w:rsid w:val="007F5123"/>
    <w:rsid w:val="008031BC"/>
    <w:rsid w:val="00822E0C"/>
    <w:rsid w:val="0082318E"/>
    <w:rsid w:val="008349D1"/>
    <w:rsid w:val="0083595A"/>
    <w:rsid w:val="0085276A"/>
    <w:rsid w:val="00854295"/>
    <w:rsid w:val="00860956"/>
    <w:rsid w:val="00877FD3"/>
    <w:rsid w:val="008B4EFF"/>
    <w:rsid w:val="008C06FF"/>
    <w:rsid w:val="008C7383"/>
    <w:rsid w:val="008F12FB"/>
    <w:rsid w:val="00955D8F"/>
    <w:rsid w:val="00967D5E"/>
    <w:rsid w:val="00975E8E"/>
    <w:rsid w:val="00983957"/>
    <w:rsid w:val="009A0337"/>
    <w:rsid w:val="009D0A65"/>
    <w:rsid w:val="009D487C"/>
    <w:rsid w:val="009E1CBF"/>
    <w:rsid w:val="009F4543"/>
    <w:rsid w:val="00A10890"/>
    <w:rsid w:val="00A14FEE"/>
    <w:rsid w:val="00A17A5C"/>
    <w:rsid w:val="00A17ACF"/>
    <w:rsid w:val="00A31D13"/>
    <w:rsid w:val="00A65E41"/>
    <w:rsid w:val="00A66D8B"/>
    <w:rsid w:val="00A74FA7"/>
    <w:rsid w:val="00A759DF"/>
    <w:rsid w:val="00A766FC"/>
    <w:rsid w:val="00AA3347"/>
    <w:rsid w:val="00AB5FB4"/>
    <w:rsid w:val="00AB60A9"/>
    <w:rsid w:val="00AD4891"/>
    <w:rsid w:val="00AD5612"/>
    <w:rsid w:val="00AE0363"/>
    <w:rsid w:val="00AE3F5D"/>
    <w:rsid w:val="00B13A83"/>
    <w:rsid w:val="00B25C1C"/>
    <w:rsid w:val="00B27087"/>
    <w:rsid w:val="00B431D3"/>
    <w:rsid w:val="00B57C90"/>
    <w:rsid w:val="00B62405"/>
    <w:rsid w:val="00B70087"/>
    <w:rsid w:val="00B74343"/>
    <w:rsid w:val="00BB05AB"/>
    <w:rsid w:val="00BE38AC"/>
    <w:rsid w:val="00BF564D"/>
    <w:rsid w:val="00C004F1"/>
    <w:rsid w:val="00C078BF"/>
    <w:rsid w:val="00C23EF8"/>
    <w:rsid w:val="00C53067"/>
    <w:rsid w:val="00C56C22"/>
    <w:rsid w:val="00C619A2"/>
    <w:rsid w:val="00C86E70"/>
    <w:rsid w:val="00C95012"/>
    <w:rsid w:val="00CA4828"/>
    <w:rsid w:val="00CA73F1"/>
    <w:rsid w:val="00CC5A61"/>
    <w:rsid w:val="00CE1515"/>
    <w:rsid w:val="00D074F7"/>
    <w:rsid w:val="00D24686"/>
    <w:rsid w:val="00D407A1"/>
    <w:rsid w:val="00D97DCC"/>
    <w:rsid w:val="00DA1DC7"/>
    <w:rsid w:val="00DB56FB"/>
    <w:rsid w:val="00DD4F7C"/>
    <w:rsid w:val="00DE3062"/>
    <w:rsid w:val="00DF09B2"/>
    <w:rsid w:val="00E012E0"/>
    <w:rsid w:val="00E16F86"/>
    <w:rsid w:val="00E174C8"/>
    <w:rsid w:val="00E25015"/>
    <w:rsid w:val="00E26371"/>
    <w:rsid w:val="00E62BFF"/>
    <w:rsid w:val="00E82553"/>
    <w:rsid w:val="00E9445E"/>
    <w:rsid w:val="00EA2EA0"/>
    <w:rsid w:val="00EA3100"/>
    <w:rsid w:val="00EB3A37"/>
    <w:rsid w:val="00EB5EC8"/>
    <w:rsid w:val="00F1048D"/>
    <w:rsid w:val="00F266CE"/>
    <w:rsid w:val="00F30FA7"/>
    <w:rsid w:val="00F67DCA"/>
    <w:rsid w:val="00F777DF"/>
    <w:rsid w:val="00F96BB0"/>
    <w:rsid w:val="00FA545A"/>
    <w:rsid w:val="00FF08D3"/>
    <w:rsid w:val="00FF13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4543"/>
    <w:pPr>
      <w:bidi/>
    </w:pPr>
    <w:rPr>
      <w:noProof/>
      <w:lang w:eastAsia="ar-SA"/>
    </w:rPr>
  </w:style>
  <w:style w:type="paragraph" w:styleId="1">
    <w:name w:val="heading 1"/>
    <w:basedOn w:val="a"/>
    <w:next w:val="a"/>
    <w:qFormat/>
    <w:rsid w:val="009F4543"/>
    <w:pPr>
      <w:keepNext/>
      <w:jc w:val="center"/>
      <w:outlineLvl w:val="0"/>
    </w:pPr>
    <w:rPr>
      <w:rFonts w:cs="Simplified Arabic"/>
      <w:b/>
      <w:bCs/>
      <w:noProof w:val="0"/>
      <w:szCs w:val="28"/>
      <w:lang w:eastAsia="en-US"/>
    </w:rPr>
  </w:style>
  <w:style w:type="paragraph" w:styleId="2">
    <w:name w:val="heading 2"/>
    <w:basedOn w:val="a"/>
    <w:next w:val="a"/>
    <w:qFormat/>
    <w:rsid w:val="009F4543"/>
    <w:pPr>
      <w:keepNext/>
      <w:outlineLvl w:val="1"/>
    </w:pPr>
    <w:rPr>
      <w:rFonts w:cs="Monotype Koufi"/>
      <w:bCs/>
      <w:noProof w:val="0"/>
    </w:rPr>
  </w:style>
  <w:style w:type="paragraph" w:styleId="3">
    <w:name w:val="heading 3"/>
    <w:basedOn w:val="a"/>
    <w:next w:val="a"/>
    <w:qFormat/>
    <w:rsid w:val="009F4543"/>
    <w:pPr>
      <w:keepNext/>
      <w:outlineLvl w:val="2"/>
    </w:pPr>
    <w:rPr>
      <w:rFonts w:cs="Simplified Arabic"/>
      <w:b/>
      <w:bCs/>
      <w:noProof w:val="0"/>
    </w:rPr>
  </w:style>
  <w:style w:type="paragraph" w:styleId="4">
    <w:name w:val="heading 4"/>
    <w:basedOn w:val="a"/>
    <w:next w:val="a"/>
    <w:qFormat/>
    <w:rsid w:val="009F4543"/>
    <w:pPr>
      <w:keepNext/>
      <w:bidi w:val="0"/>
      <w:jc w:val="center"/>
      <w:outlineLvl w:val="3"/>
    </w:pPr>
    <w:rPr>
      <w:b/>
      <w:bCs/>
      <w:noProof w:val="0"/>
      <w:sz w:val="22"/>
    </w:rPr>
  </w:style>
  <w:style w:type="paragraph" w:styleId="5">
    <w:name w:val="heading 5"/>
    <w:basedOn w:val="a"/>
    <w:next w:val="a"/>
    <w:qFormat/>
    <w:rsid w:val="009F4543"/>
    <w:pPr>
      <w:keepNext/>
      <w:jc w:val="lowKashida"/>
      <w:outlineLvl w:val="4"/>
    </w:pPr>
    <w:rPr>
      <w:rFonts w:cs="Simplified Arabic"/>
      <w:b/>
      <w:bCs/>
      <w:noProof w:val="0"/>
    </w:rPr>
  </w:style>
  <w:style w:type="paragraph" w:styleId="6">
    <w:name w:val="heading 6"/>
    <w:basedOn w:val="a"/>
    <w:next w:val="a"/>
    <w:qFormat/>
    <w:rsid w:val="009F4543"/>
    <w:pPr>
      <w:keepNext/>
      <w:jc w:val="lowKashida"/>
      <w:outlineLvl w:val="5"/>
    </w:pPr>
    <w:rPr>
      <w:rFonts w:cs="Simplified Arabic"/>
      <w:sz w:val="24"/>
      <w:szCs w:val="24"/>
      <w:lang w:eastAsia="en-US"/>
    </w:rPr>
  </w:style>
  <w:style w:type="paragraph" w:styleId="7">
    <w:name w:val="heading 7"/>
    <w:basedOn w:val="a"/>
    <w:next w:val="a"/>
    <w:qFormat/>
    <w:rsid w:val="009F4543"/>
    <w:pPr>
      <w:keepNext/>
      <w:jc w:val="right"/>
      <w:outlineLvl w:val="6"/>
    </w:pPr>
    <w:rPr>
      <w:rFonts w:cs="Times New Roman"/>
      <w:b/>
      <w:bCs/>
      <w:shadow/>
      <w:sz w:val="32"/>
      <w:szCs w:val="37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F4543"/>
    <w:pPr>
      <w:tabs>
        <w:tab w:val="center" w:pos="4153"/>
        <w:tab w:val="right" w:pos="8306"/>
      </w:tabs>
    </w:pPr>
    <w:rPr>
      <w:noProof w:val="0"/>
    </w:rPr>
  </w:style>
  <w:style w:type="paragraph" w:styleId="a4">
    <w:name w:val="caption"/>
    <w:basedOn w:val="a"/>
    <w:next w:val="a"/>
    <w:qFormat/>
    <w:rsid w:val="009F4543"/>
    <w:pPr>
      <w:jc w:val="center"/>
    </w:pPr>
    <w:rPr>
      <w:b/>
      <w:bCs/>
      <w:noProof w:val="0"/>
    </w:rPr>
  </w:style>
  <w:style w:type="paragraph" w:styleId="a5">
    <w:name w:val="Balloon Text"/>
    <w:basedOn w:val="a"/>
    <w:semiHidden/>
    <w:rsid w:val="00265AD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54C50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062124"/>
    <w:pPr>
      <w:tabs>
        <w:tab w:val="center" w:pos="4153"/>
        <w:tab w:val="right" w:pos="8306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&#1575;&#1604;&#1571;&#1589;&#1604;%20&#1575;&#1606;&#1578;&#1585;&#1576;&#1575;&#1604;.dot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الأصل انتربال</Template>
  <TotalTime>4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P</vt:lpstr>
    </vt:vector>
  </TitlesOfParts>
  <Company>ncc</Company>
  <LinksUpToDate>false</LinksUpToDate>
  <CharactersWithSpaces>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</dc:title>
  <dc:creator>gc6</dc:creator>
  <cp:lastModifiedBy>mohamed</cp:lastModifiedBy>
  <cp:revision>4</cp:revision>
  <cp:lastPrinted>2003-11-30T22:05:00Z</cp:lastPrinted>
  <dcterms:created xsi:type="dcterms:W3CDTF">2016-08-28T07:41:00Z</dcterms:created>
  <dcterms:modified xsi:type="dcterms:W3CDTF">2016-08-28T07:48:00Z</dcterms:modified>
</cp:coreProperties>
</file>